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EEF85" w14:textId="77777777" w:rsidR="004D43C9" w:rsidRDefault="004D43C9" w:rsidP="004D43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HOLME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fl.1479)</w:t>
      </w:r>
    </w:p>
    <w:p w14:paraId="0627A92C" w14:textId="77777777" w:rsidR="004D43C9" w:rsidRDefault="004D43C9" w:rsidP="004D43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Calais.</w:t>
      </w:r>
    </w:p>
    <w:p w14:paraId="3A91A705" w14:textId="77777777" w:rsidR="004D43C9" w:rsidRDefault="004D43C9" w:rsidP="004D43C9">
      <w:pPr>
        <w:rPr>
          <w:rFonts w:ascii="Times New Roman" w:hAnsi="Times New Roman" w:cs="Times New Roman"/>
          <w:sz w:val="24"/>
          <w:szCs w:val="24"/>
        </w:rPr>
      </w:pPr>
    </w:p>
    <w:p w14:paraId="00C140D7" w14:textId="77777777" w:rsidR="004D43C9" w:rsidRDefault="004D43C9" w:rsidP="004D43C9">
      <w:pPr>
        <w:rPr>
          <w:rFonts w:ascii="Times New Roman" w:hAnsi="Times New Roman" w:cs="Times New Roman"/>
          <w:sz w:val="24"/>
          <w:szCs w:val="24"/>
        </w:rPr>
      </w:pPr>
    </w:p>
    <w:p w14:paraId="10E1194D" w14:textId="77777777" w:rsidR="004D43C9" w:rsidRDefault="004D43C9" w:rsidP="004D43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Mar.1479</w:t>
      </w:r>
      <w:r>
        <w:rPr>
          <w:rFonts w:ascii="Times New Roman" w:hAnsi="Times New Roman" w:cs="Times New Roman"/>
          <w:sz w:val="24"/>
          <w:szCs w:val="24"/>
        </w:rPr>
        <w:tab/>
        <w:t>He was granted a general pardon.</w:t>
      </w:r>
    </w:p>
    <w:p w14:paraId="2694645C" w14:textId="77777777" w:rsidR="004D43C9" w:rsidRDefault="004D43C9" w:rsidP="004D43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p.155)</w:t>
      </w:r>
    </w:p>
    <w:p w14:paraId="25DAE40B" w14:textId="77777777" w:rsidR="004D43C9" w:rsidRDefault="004D43C9" w:rsidP="004D43C9">
      <w:pPr>
        <w:rPr>
          <w:rFonts w:ascii="Times New Roman" w:hAnsi="Times New Roman" w:cs="Times New Roman"/>
          <w:sz w:val="24"/>
          <w:szCs w:val="24"/>
        </w:rPr>
      </w:pPr>
    </w:p>
    <w:p w14:paraId="596B482F" w14:textId="77777777" w:rsidR="004D43C9" w:rsidRDefault="004D43C9" w:rsidP="004D43C9">
      <w:pPr>
        <w:rPr>
          <w:rFonts w:ascii="Times New Roman" w:hAnsi="Times New Roman" w:cs="Times New Roman"/>
          <w:sz w:val="24"/>
          <w:szCs w:val="24"/>
        </w:rPr>
      </w:pPr>
    </w:p>
    <w:p w14:paraId="03BD0E87" w14:textId="77777777" w:rsidR="004D43C9" w:rsidRDefault="004D43C9" w:rsidP="004D43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May 2021</w:t>
      </w:r>
    </w:p>
    <w:p w14:paraId="4C34AE5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0A784" w14:textId="77777777" w:rsidR="004D43C9" w:rsidRDefault="004D43C9" w:rsidP="009139A6">
      <w:r>
        <w:separator/>
      </w:r>
    </w:p>
  </w:endnote>
  <w:endnote w:type="continuationSeparator" w:id="0">
    <w:p w14:paraId="3E9FD0F9" w14:textId="77777777" w:rsidR="004D43C9" w:rsidRDefault="004D43C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E150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C61D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20A4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0F0FC" w14:textId="77777777" w:rsidR="004D43C9" w:rsidRDefault="004D43C9" w:rsidP="009139A6">
      <w:r>
        <w:separator/>
      </w:r>
    </w:p>
  </w:footnote>
  <w:footnote w:type="continuationSeparator" w:id="0">
    <w:p w14:paraId="1891546D" w14:textId="77777777" w:rsidR="004D43C9" w:rsidRDefault="004D43C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41A2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A817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0CAC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3C9"/>
    <w:rsid w:val="000666E0"/>
    <w:rsid w:val="002510B7"/>
    <w:rsid w:val="004D43C9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B69D5D"/>
  <w15:chartTrackingRefBased/>
  <w15:docId w15:val="{FFBB562E-5EAF-4C4F-83EB-891154516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43C9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2021-05-25T19:26:00Z</dcterms:created>
  <dcterms:modified xsi:type="dcterms:W3CDTF">2021-05-25T19:27:00Z</dcterms:modified>
</cp:coreProperties>
</file>